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CC819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FREBODY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d.1437)</w:t>
      </w:r>
    </w:p>
    <w:p w14:paraId="7CE549C2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Thorpe Mandeville, Worcestershire.</w:t>
      </w:r>
    </w:p>
    <w:p w14:paraId="034BA026" w14:textId="77777777" w:rsidR="00DC767D" w:rsidRDefault="00DC767D" w:rsidP="00DC767D">
      <w:pPr>
        <w:pStyle w:val="NoSpacing"/>
        <w:rPr>
          <w:rFonts w:cs="Times New Roman"/>
          <w:szCs w:val="24"/>
        </w:rPr>
      </w:pPr>
    </w:p>
    <w:p w14:paraId="074B9146" w14:textId="77777777" w:rsidR="00DC767D" w:rsidRDefault="00DC767D" w:rsidP="00DC767D">
      <w:pPr>
        <w:pStyle w:val="NoSpacing"/>
        <w:rPr>
          <w:rFonts w:cs="Times New Roman"/>
          <w:szCs w:val="24"/>
        </w:rPr>
      </w:pPr>
    </w:p>
    <w:p w14:paraId="7910D823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May1437</w:t>
      </w:r>
      <w:r>
        <w:rPr>
          <w:rFonts w:cs="Times New Roman"/>
          <w:szCs w:val="24"/>
        </w:rPr>
        <w:tab/>
        <w:t>He died.</w:t>
      </w:r>
    </w:p>
    <w:p w14:paraId="16409FE8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14EE0">
          <w:rPr>
            <w:rStyle w:val="Hyperlink"/>
            <w:rFonts w:cs="Times New Roman"/>
            <w:szCs w:val="24"/>
          </w:rPr>
          <w:t>https://inquisitionspostmortem.ac.uk/</w:t>
        </w:r>
      </w:hyperlink>
      <w:r>
        <w:rPr>
          <w:rFonts w:cs="Times New Roman"/>
          <w:szCs w:val="24"/>
        </w:rPr>
        <w:t xml:space="preserve"> e-CIPM 25-138)</w:t>
      </w:r>
    </w:p>
    <w:p w14:paraId="484352E2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was held in Kidderminster into his lands.</w:t>
      </w:r>
    </w:p>
    <w:p w14:paraId="59CF8C81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0A4E19FE" w14:textId="77777777" w:rsidR="00DC767D" w:rsidRDefault="00DC767D" w:rsidP="00DC767D">
      <w:pPr>
        <w:pStyle w:val="NoSpacing"/>
        <w:rPr>
          <w:rFonts w:cs="Times New Roman"/>
          <w:szCs w:val="24"/>
        </w:rPr>
      </w:pPr>
    </w:p>
    <w:p w14:paraId="7147D2AD" w14:textId="77777777" w:rsidR="00DC767D" w:rsidRDefault="00DC767D" w:rsidP="00DC767D">
      <w:pPr>
        <w:pStyle w:val="NoSpacing"/>
        <w:rPr>
          <w:rFonts w:cs="Times New Roman"/>
          <w:szCs w:val="24"/>
        </w:rPr>
      </w:pPr>
    </w:p>
    <w:p w14:paraId="6B6A39E5" w14:textId="77777777" w:rsidR="00DC767D" w:rsidRDefault="00DC767D" w:rsidP="00DC76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p w14:paraId="49D9EA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D7927" w14:textId="77777777" w:rsidR="00DC767D" w:rsidRDefault="00DC767D" w:rsidP="009139A6">
      <w:r>
        <w:separator/>
      </w:r>
    </w:p>
  </w:endnote>
  <w:endnote w:type="continuationSeparator" w:id="0">
    <w:p w14:paraId="68C09BF3" w14:textId="77777777" w:rsidR="00DC767D" w:rsidRDefault="00DC76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03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1D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51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84165" w14:textId="77777777" w:rsidR="00DC767D" w:rsidRDefault="00DC767D" w:rsidP="009139A6">
      <w:r>
        <w:separator/>
      </w:r>
    </w:p>
  </w:footnote>
  <w:footnote w:type="continuationSeparator" w:id="0">
    <w:p w14:paraId="43B84AB9" w14:textId="77777777" w:rsidR="00DC767D" w:rsidRDefault="00DC76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BF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E0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7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C767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8EB6E"/>
  <w15:chartTrackingRefBased/>
  <w15:docId w15:val="{F0D4AD2A-FEA1-49C0-BA3A-513A77D9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76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2023-11-03T20:49:00Z</dcterms:created>
  <dcterms:modified xsi:type="dcterms:W3CDTF">2023-11-03T20:50:00Z</dcterms:modified>
</cp:coreProperties>
</file>